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927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927E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1927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1927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1927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1927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1927E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1927EA">
        <w:rPr>
          <w:b w:val="0"/>
        </w:rPr>
        <w:t xml:space="preserve"> 6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927EA" w:rsidP="00232C8F">
            <w:r>
              <w:t>Учитель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927EA" w:rsidP="00232C8F">
            <w:r>
              <w:t>27244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1927EA" w:rsidRPr="001927EA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1927EA" w:rsidRPr="001927EA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1927EA" w:rsidRPr="001927EA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927EA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927EA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927EA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927EA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1927EA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1927EA" w:rsidP="001E48C6">
            <w:pPr>
              <w:jc w:val="center"/>
            </w:pPr>
            <w:r>
              <w:t>183-192-280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1927EA" w:rsidRPr="001927EA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1927EA" w:rsidRPr="001927EA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B81647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B81647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B816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B81647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B8164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B81647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55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55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55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55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55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553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E553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B81647" w:rsidRPr="00B81647">
        <w:rPr>
          <w:i/>
          <w:u w:val="single"/>
        </w:rPr>
        <w:t>1. Рекомендации по улучшению условий труда: не требуются</w:t>
      </w:r>
      <w:r w:rsidR="00B81647" w:rsidRPr="00B8164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B81647" w:rsidRPr="00B81647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27EA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27EA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927E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1927E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27EA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27EA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1927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927E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1927EA" w:rsidRPr="001927EA" w:rsidTr="001927E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7EA" w:rsidRPr="001927EA" w:rsidRDefault="001927EA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7EA" w:rsidRPr="001927EA" w:rsidRDefault="001927E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7EA" w:rsidRPr="001927EA" w:rsidRDefault="001927E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7EA" w:rsidRPr="001927EA" w:rsidRDefault="001927E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7EA" w:rsidRPr="001927EA" w:rsidRDefault="001927EA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7EA" w:rsidRPr="001927EA" w:rsidRDefault="001927E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7EA" w:rsidRPr="001927EA" w:rsidRDefault="001927EA" w:rsidP="004E51DC">
            <w:pPr>
              <w:pStyle w:val="a8"/>
            </w:pPr>
          </w:p>
        </w:tc>
      </w:tr>
      <w:tr w:rsidR="001927EA" w:rsidRPr="001927EA" w:rsidTr="001927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927EA" w:rsidRPr="001927EA" w:rsidRDefault="001927EA" w:rsidP="004E51DC">
            <w:pPr>
              <w:pStyle w:val="a8"/>
              <w:rPr>
                <w:vertAlign w:val="superscript"/>
              </w:rPr>
            </w:pPr>
            <w:r w:rsidRPr="001927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7EA" w:rsidRPr="001927EA" w:rsidRDefault="001927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7EA" w:rsidRPr="001927EA" w:rsidRDefault="001927EA" w:rsidP="004E51DC">
            <w:pPr>
              <w:pStyle w:val="a8"/>
              <w:rPr>
                <w:vertAlign w:val="superscript"/>
              </w:rPr>
            </w:pPr>
            <w:r w:rsidRPr="001927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7EA" w:rsidRPr="001927EA" w:rsidRDefault="001927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7EA" w:rsidRPr="001927EA" w:rsidRDefault="001927EA" w:rsidP="004E51DC">
            <w:pPr>
              <w:pStyle w:val="a8"/>
              <w:rPr>
                <w:vertAlign w:val="superscript"/>
              </w:rPr>
            </w:pPr>
            <w:r w:rsidRPr="001927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7EA" w:rsidRPr="001927EA" w:rsidRDefault="001927E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7EA" w:rsidRPr="001927EA" w:rsidRDefault="001927EA" w:rsidP="004E51DC">
            <w:pPr>
              <w:pStyle w:val="a8"/>
              <w:rPr>
                <w:vertAlign w:val="superscript"/>
              </w:rPr>
            </w:pPr>
            <w:r w:rsidRPr="001927EA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B81647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1927E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27EA" w:rsidP="004E51DC">
            <w:pPr>
              <w:pStyle w:val="a8"/>
            </w:pPr>
            <w:r>
              <w:t>Мацуева Валентина Петровна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3634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1927E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1927E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B81647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B81647" w:rsidRPr="00B81647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6"/>
    <w:docVar w:name="gig_kut" w:val="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C2EEDF682FAA41CBAAA1352B4D9D65D1"/>
    <w:docVar w:name="rm_id" w:val="6"/>
    <w:docVar w:name="rm_name" w:val="                                          "/>
    <w:docVar w:name="rm_number" w:val=" 6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36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927EA"/>
    <w:rsid w:val="001E48C6"/>
    <w:rsid w:val="001F4D8D"/>
    <w:rsid w:val="00232C8F"/>
    <w:rsid w:val="00234932"/>
    <w:rsid w:val="00244615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81647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2022-04-18T06:42:00Z</dcterms:created>
  <dcterms:modified xsi:type="dcterms:W3CDTF">2022-04-18T08:39:00Z</dcterms:modified>
</cp:coreProperties>
</file>